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7"/>
        <w:gridCol w:w="4650"/>
        <w:gridCol w:w="4651"/>
      </w:tblGrid>
      <w:tr w:rsidR="00036726" w:rsidTr="00036726">
        <w:trPr>
          <w:trHeight w:val="1718"/>
        </w:trPr>
        <w:tc>
          <w:tcPr>
            <w:tcW w:w="4724" w:type="dxa"/>
          </w:tcPr>
          <w:p w:rsidR="00036726" w:rsidRDefault="00036726" w:rsidP="00036726">
            <w:r>
              <w:t>The local shop normally sells Mars bars for 40 pence. The shop is having a ¼ off sale. How much money do you save if you buy a Mars bar?</w:t>
            </w:r>
          </w:p>
        </w:tc>
        <w:tc>
          <w:tcPr>
            <w:tcW w:w="4725" w:type="dxa"/>
          </w:tcPr>
          <w:p w:rsidR="00036726" w:rsidRDefault="00036726">
            <w:r>
              <w:t>There are 24 hours in a day and scientists tell us that we should sleep for 3/8 of the day. How much time should we spend sleeping?</w:t>
            </w:r>
          </w:p>
        </w:tc>
        <w:tc>
          <w:tcPr>
            <w:tcW w:w="4725" w:type="dxa"/>
          </w:tcPr>
          <w:p w:rsidR="00036726" w:rsidRDefault="00676880">
            <w:r>
              <w:t xml:space="preserve">There are 36 cherries on a tree. ¼ of the cherries are eaten by birds.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​</w:t>
            </w:r>
            <w:r>
              <w:t>How many cherries are eaten by birds.</w:t>
            </w:r>
          </w:p>
        </w:tc>
      </w:tr>
      <w:tr w:rsidR="00036726" w:rsidTr="00036726">
        <w:trPr>
          <w:trHeight w:val="1718"/>
        </w:trPr>
        <w:tc>
          <w:tcPr>
            <w:tcW w:w="4724" w:type="dxa"/>
          </w:tcPr>
          <w:p w:rsidR="00036726" w:rsidRDefault="00FB7689">
            <w:r>
              <w:t>There are 15 children in a football team. ​1​3 ​of the team are allowed on the pitch. ​How many children are</w:t>
            </w:r>
            <w:r w:rsidR="00676880">
              <w:t xml:space="preserve"> not</w:t>
            </w:r>
            <w:r>
              <w:t xml:space="preserve"> allowed on the pitch?</w:t>
            </w:r>
          </w:p>
        </w:tc>
        <w:tc>
          <w:tcPr>
            <w:tcW w:w="4725" w:type="dxa"/>
          </w:tcPr>
          <w:p w:rsidR="00036726" w:rsidRDefault="00676880">
            <w:r>
              <w:t xml:space="preserve">Sam had 50p pocket money. He spent 3/10 of it on a comic. How much did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​</w:t>
            </w:r>
            <w:r>
              <w:t>he spend?</w:t>
            </w:r>
          </w:p>
        </w:tc>
        <w:tc>
          <w:tcPr>
            <w:tcW w:w="4725" w:type="dxa"/>
          </w:tcPr>
          <w:p w:rsidR="00036726" w:rsidRDefault="00036726">
            <w:r>
              <w:t xml:space="preserve">Louise has 30 stickers. She gives 3/5 to John. How many does she </w:t>
            </w:r>
            <w:r>
              <w:rPr>
                <w:rFonts w:ascii="Arial" w:hAnsi="Arial" w:cs="Arial"/>
                <w:color w:val="000000"/>
                <w:sz w:val="27"/>
                <w:szCs w:val="27"/>
              </w:rPr>
              <w:t>​</w:t>
            </w:r>
            <w:r>
              <w:t>give to him and how many does she keep?</w:t>
            </w:r>
          </w:p>
        </w:tc>
      </w:tr>
      <w:tr w:rsidR="00036726" w:rsidTr="00036726">
        <w:trPr>
          <w:trHeight w:val="1718"/>
        </w:trPr>
        <w:tc>
          <w:tcPr>
            <w:tcW w:w="4724" w:type="dxa"/>
          </w:tcPr>
          <w:p w:rsidR="00036726" w:rsidRDefault="00676880">
            <w:r>
              <w:t xml:space="preserve">James had a bag of marbles. There were 56 in the bag. He gave away 3/8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​</w:t>
            </w:r>
            <w:r>
              <w:t xml:space="preserve">of them.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​</w:t>
            </w:r>
            <w:r>
              <w:t>How many did he have left?</w:t>
            </w:r>
          </w:p>
        </w:tc>
        <w:tc>
          <w:tcPr>
            <w:tcW w:w="4725" w:type="dxa"/>
          </w:tcPr>
          <w:p w:rsidR="00036726" w:rsidRDefault="00036726">
            <w:r>
              <w:t>There are 25 pupils in the class, 3/5 of the pupils support Chelsea and the remainder support Arsenal. How many pupils support Arsenal?</w:t>
            </w:r>
          </w:p>
        </w:tc>
        <w:tc>
          <w:tcPr>
            <w:tcW w:w="4725" w:type="dxa"/>
          </w:tcPr>
          <w:p w:rsidR="00036726" w:rsidRDefault="00FB7689">
            <w:r>
              <w:t xml:space="preserve">48 children are in a dinner hall. 1/4 of them are having </w:t>
            </w:r>
            <w:r>
              <w:rPr>
                <w:rFonts w:ascii="Arial" w:hAnsi="Arial" w:cs="Arial"/>
                <w:color w:val="000000"/>
                <w:sz w:val="27"/>
                <w:szCs w:val="27"/>
              </w:rPr>
              <w:t>​</w:t>
            </w:r>
            <w:r>
              <w:t>school dinners. How many are having school dinners?</w:t>
            </w:r>
          </w:p>
        </w:tc>
      </w:tr>
      <w:tr w:rsidR="00036726" w:rsidTr="00036726">
        <w:trPr>
          <w:trHeight w:val="1718"/>
        </w:trPr>
        <w:tc>
          <w:tcPr>
            <w:tcW w:w="4724" w:type="dxa"/>
          </w:tcPr>
          <w:p w:rsidR="00036726" w:rsidRDefault="00FB7689">
            <w:r>
              <w:t>The National History Museum has collected 125 dinosaurs. George has collected 3/5 of this amount. How many dinosaurs has George collected?</w:t>
            </w:r>
          </w:p>
        </w:tc>
        <w:tc>
          <w:tcPr>
            <w:tcW w:w="4725" w:type="dxa"/>
          </w:tcPr>
          <w:p w:rsidR="00036726" w:rsidRDefault="00FB7689">
            <w:r>
              <w:t xml:space="preserve">There are 33 children in the class.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​</w:t>
            </w:r>
            <w:r>
              <w:t xml:space="preserve">22 of the children are girls.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​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​</w:t>
            </w:r>
            <w:r>
              <w:t>What fraction of the class are girls?</w:t>
            </w:r>
          </w:p>
        </w:tc>
        <w:tc>
          <w:tcPr>
            <w:tcW w:w="4725" w:type="dxa"/>
          </w:tcPr>
          <w:p w:rsidR="00FB7689" w:rsidRPr="00676880" w:rsidRDefault="0056499B" w:rsidP="00FB7689">
            <w:pPr>
              <w:rPr>
                <w:color w:val="FF0000"/>
              </w:rPr>
            </w:pPr>
            <w:r w:rsidRPr="00676880">
              <w:rPr>
                <w:color w:val="FF0000"/>
              </w:rPr>
              <w:t xml:space="preserve">A running track is 1/4 of a kilometre. What is the total distance a runner travels if he goes three times round the track? </w:t>
            </w:r>
          </w:p>
          <w:p w:rsidR="00FB7689" w:rsidRPr="00676880" w:rsidRDefault="00FB7689" w:rsidP="00FB7689">
            <w:pPr>
              <w:rPr>
                <w:color w:val="FF0000"/>
              </w:rPr>
            </w:pPr>
          </w:p>
          <w:p w:rsidR="00036726" w:rsidRDefault="0056499B" w:rsidP="00FB7689">
            <w:r w:rsidRPr="00676880">
              <w:rPr>
                <w:color w:val="FF0000"/>
              </w:rPr>
              <w:t xml:space="preserve">How many times would you have to go round the track to run 2 kilometres? </w:t>
            </w:r>
          </w:p>
        </w:tc>
      </w:tr>
      <w:tr w:rsidR="00036726" w:rsidTr="00036726">
        <w:trPr>
          <w:trHeight w:val="1718"/>
        </w:trPr>
        <w:tc>
          <w:tcPr>
            <w:tcW w:w="4724" w:type="dxa"/>
          </w:tcPr>
          <w:p w:rsidR="00036726" w:rsidRPr="00676880" w:rsidRDefault="00FB7689" w:rsidP="00676880">
            <w:pPr>
              <w:rPr>
                <w:color w:val="FF0000"/>
              </w:rPr>
            </w:pPr>
            <w:r w:rsidRPr="00676880">
              <w:rPr>
                <w:color w:val="FF0000"/>
              </w:rPr>
              <w:t xml:space="preserve">Katie wants to buy 5 books by Roald Dahl. Shop A sells each ​book for £3 with a discount of 1/3 if she buys all 5 books at ​this shop. Shop B will sell all 5 books for £10.25. </w:t>
            </w:r>
          </w:p>
          <w:p w:rsidR="00676880" w:rsidRPr="00676880" w:rsidRDefault="00676880" w:rsidP="00676880">
            <w:pPr>
              <w:rPr>
                <w:color w:val="FF0000"/>
              </w:rPr>
            </w:pPr>
          </w:p>
          <w:p w:rsidR="00676880" w:rsidRDefault="00676880" w:rsidP="00676880">
            <w:r w:rsidRPr="00676880">
              <w:rPr>
                <w:color w:val="FF0000"/>
              </w:rPr>
              <w:t>Which shop should Katie buy the books from to spend the least money?</w:t>
            </w:r>
          </w:p>
        </w:tc>
        <w:tc>
          <w:tcPr>
            <w:tcW w:w="4725" w:type="dxa"/>
          </w:tcPr>
          <w:p w:rsidR="00036726" w:rsidRDefault="00036726">
            <w:r>
              <w:t xml:space="preserve">2/8 of children in a playground are wearing jumpers. </w:t>
            </w:r>
            <w:r>
              <w:rPr>
                <w:rFonts w:ascii="Arial" w:hAnsi="Arial" w:cs="Arial"/>
                <w:color w:val="000000"/>
                <w:sz w:val="27"/>
                <w:szCs w:val="27"/>
              </w:rPr>
              <w:t>​</w:t>
            </w:r>
            <w:r>
              <w:t xml:space="preserve">There are 40 children in the class. How many are </w:t>
            </w:r>
            <w:r>
              <w:rPr>
                <w:rFonts w:ascii="Arial" w:hAnsi="Arial" w:cs="Arial"/>
                <w:color w:val="000000"/>
                <w:sz w:val="27"/>
                <w:szCs w:val="27"/>
              </w:rPr>
              <w:t>​</w:t>
            </w:r>
            <w:r>
              <w:t>wearing jumpers?</w:t>
            </w:r>
          </w:p>
        </w:tc>
        <w:tc>
          <w:tcPr>
            <w:tcW w:w="4725" w:type="dxa"/>
          </w:tcPr>
          <w:p w:rsidR="00036726" w:rsidRDefault="00676880">
            <w:r>
              <w:t xml:space="preserve">Willow has read 1/7 of the books in the library. </w:t>
            </w:r>
            <w:r>
              <w:rPr>
                <w:rFonts w:ascii="Arial" w:hAnsi="Arial" w:cs="Arial"/>
                <w:color w:val="000000"/>
                <w:sz w:val="39"/>
                <w:szCs w:val="39"/>
              </w:rPr>
              <w:t>​</w:t>
            </w:r>
            <w:r>
              <w:t xml:space="preserve">There are 49 books in the library. </w:t>
            </w:r>
            <w:r>
              <w:rPr>
                <w:rFonts w:ascii="Arial" w:hAnsi="Arial" w:cs="Arial"/>
                <w:color w:val="000000"/>
                <w:sz w:val="39"/>
                <w:szCs w:val="39"/>
              </w:rPr>
              <w:t>​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39"/>
                <w:szCs w:val="39"/>
              </w:rPr>
              <w:t>​</w:t>
            </w:r>
            <w:r>
              <w:t>How many books has Willow read?</w:t>
            </w:r>
          </w:p>
        </w:tc>
      </w:tr>
    </w:tbl>
    <w:p w:rsidR="00036726" w:rsidRDefault="00036726">
      <w:bookmarkStart w:id="0" w:name="_GoBack"/>
      <w:bookmarkEnd w:id="0"/>
    </w:p>
    <w:sectPr w:rsidR="00036726" w:rsidSect="00036726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726"/>
    <w:rsid w:val="00036726"/>
    <w:rsid w:val="00184C5F"/>
    <w:rsid w:val="0056499B"/>
    <w:rsid w:val="00676880"/>
    <w:rsid w:val="00724605"/>
    <w:rsid w:val="00BA100D"/>
    <w:rsid w:val="00FB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731CFA"/>
  <w15:docId w15:val="{7E22AD7C-CC2B-41AA-8137-CBB2030D2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67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CDAFBD4</Template>
  <TotalTime>0</TotalTime>
  <Pages>2</Pages>
  <Words>298</Words>
  <Characters>1699</Characters>
  <Application>Microsoft Office Word</Application>
  <DocSecurity>4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Rach</dc:creator>
  <cp:lastModifiedBy>Jack Hoare</cp:lastModifiedBy>
  <cp:revision>2</cp:revision>
  <dcterms:created xsi:type="dcterms:W3CDTF">2021-01-27T16:34:00Z</dcterms:created>
  <dcterms:modified xsi:type="dcterms:W3CDTF">2021-01-27T16:34:00Z</dcterms:modified>
</cp:coreProperties>
</file>